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00511" w14:textId="1F314D8A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ED5744">
        <w:rPr>
          <w:rFonts w:cs="Arial"/>
        </w:rPr>
        <w:t xml:space="preserve"> 98.2024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3572689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133F9481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Ime in priimek </w:t>
      </w:r>
      <w:r w:rsidR="00ED5744">
        <w:rPr>
          <w:rFonts w:cs="Arial"/>
        </w:rPr>
        <w:t>vodje projekta/</w:t>
      </w:r>
      <w:r>
        <w:rPr>
          <w:rFonts w:cs="Arial"/>
        </w:rPr>
        <w:t>strokovnjaka</w:t>
      </w:r>
      <w:r w:rsidR="008335AC">
        <w:rPr>
          <w:rFonts w:cs="Arial"/>
        </w:rPr>
        <w:t>: _____________________________________</w:t>
      </w:r>
      <w:r w:rsidR="00ED5744">
        <w:rPr>
          <w:rFonts w:cs="Arial"/>
        </w:rPr>
        <w:t>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46B4D574" w14:textId="0E267F22" w:rsidR="004E4C7A" w:rsidRDefault="004E4C7A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EMŠO </w:t>
      </w:r>
      <w:r w:rsidR="00ED5744">
        <w:rPr>
          <w:rFonts w:cs="Arial"/>
        </w:rPr>
        <w:t>vodje projekta/</w:t>
      </w:r>
      <w:r>
        <w:rPr>
          <w:rFonts w:cs="Arial"/>
        </w:rPr>
        <w:t>strokovnjak</w:t>
      </w:r>
      <w:r w:rsidR="00ED5744">
        <w:rPr>
          <w:rFonts w:cs="Arial"/>
        </w:rPr>
        <w:t>a: 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1FCA7E10" w14:textId="2F0C484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90E92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ED5744">
        <w:rPr>
          <w:rFonts w:cs="Arial"/>
        </w:rPr>
        <w:t>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0017B886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4715B73A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  <w:r w:rsidR="00ED5744">
        <w:rPr>
          <w:rFonts w:cs="Arial"/>
        </w:rPr>
        <w:t>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47BD901A" w:rsidR="001406C1" w:rsidRDefault="001406C1" w:rsidP="006B50BD">
      <w:pPr>
        <w:rPr>
          <w:rFonts w:cs="Arial"/>
        </w:rPr>
      </w:pPr>
      <w:r>
        <w:rPr>
          <w:rFonts w:cs="Arial"/>
        </w:rPr>
        <w:t xml:space="preserve">Opis </w:t>
      </w:r>
      <w:r w:rsidR="00ED5744">
        <w:rPr>
          <w:rFonts w:cs="Arial"/>
        </w:rPr>
        <w:t>referenčnega projekta</w:t>
      </w:r>
      <w:r>
        <w:rPr>
          <w:rFonts w:cs="Arial"/>
        </w:rPr>
        <w:t xml:space="preserve"> </w:t>
      </w:r>
      <w:bookmarkStart w:id="0" w:name="_Hlk170128183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(ponudnik navede tako, da bo iz opisa razvidno izpolnitev pogoja navedenega v obrazcu </w:t>
      </w:r>
      <w:proofErr w:type="spellStart"/>
      <w:r w:rsidRPr="001406C1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 – 2.04</w:t>
      </w:r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__________________________________________________</w:t>
      </w:r>
      <w:r w:rsidR="00ED5744">
        <w:rPr>
          <w:rFonts w:cs="Arial"/>
        </w:rPr>
        <w:t>_________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51DFFC02" w14:textId="77777777" w:rsidR="00ED5744" w:rsidRDefault="00ED5744" w:rsidP="00ED5744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storitve:_________________________________________________</w:t>
      </w:r>
    </w:p>
    <w:p w14:paraId="18D3BBEF" w14:textId="77777777" w:rsidR="00ED5744" w:rsidRDefault="00ED5744" w:rsidP="00ED5744">
      <w:pPr>
        <w:jc w:val="both"/>
        <w:rPr>
          <w:rFonts w:cs="Arial"/>
        </w:rPr>
      </w:pPr>
    </w:p>
    <w:p w14:paraId="0DDD862F" w14:textId="77777777" w:rsidR="00ED5744" w:rsidRDefault="00ED5744" w:rsidP="00ED5744">
      <w:pPr>
        <w:jc w:val="both"/>
        <w:rPr>
          <w:rFonts w:cs="Arial"/>
        </w:rPr>
      </w:pPr>
      <w:r>
        <w:rPr>
          <w:rFonts w:cs="Arial"/>
        </w:rPr>
        <w:t>Vrednost izvedene storitve je enaka ali večja od 168.000 EUR.</w:t>
      </w:r>
    </w:p>
    <w:p w14:paraId="59B00C98" w14:textId="77777777" w:rsidR="00ED5744" w:rsidRDefault="00ED5744" w:rsidP="00880AC2">
      <w:pPr>
        <w:jc w:val="both"/>
        <w:rPr>
          <w:rFonts w:cs="Arial"/>
        </w:rPr>
      </w:pPr>
    </w:p>
    <w:p w14:paraId="74FB606B" w14:textId="6D07A774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sodelujoče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77777777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0D68B411" w:rsidR="002826C5" w:rsidRDefault="002826C5" w:rsidP="00880AC2">
      <w:pPr>
        <w:jc w:val="both"/>
        <w:rPr>
          <w:rFonts w:cs="Arial"/>
          <w:i/>
        </w:rPr>
      </w:pPr>
    </w:p>
    <w:p w14:paraId="04D0B530" w14:textId="55C3B114" w:rsidR="002826C5" w:rsidRDefault="002826C5" w:rsidP="002826C5">
      <w:pPr>
        <w:rPr>
          <w:rFonts w:cs="Arial"/>
        </w:rPr>
      </w:pPr>
    </w:p>
    <w:p w14:paraId="4F6D2069" w14:textId="77777777" w:rsidR="00EF5515" w:rsidRPr="002826C5" w:rsidRDefault="00EF5515" w:rsidP="002826C5">
      <w:pPr>
        <w:jc w:val="center"/>
        <w:rPr>
          <w:rFonts w:cs="Arial"/>
        </w:rPr>
      </w:pPr>
      <w:bookmarkStart w:id="1" w:name="_GoBack"/>
      <w:bookmarkEnd w:id="1"/>
    </w:p>
    <w:sectPr w:rsidR="00EF5515" w:rsidRPr="002826C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28223" w14:textId="77777777" w:rsidR="0061624E" w:rsidRDefault="0061624E">
      <w:r>
        <w:separator/>
      </w:r>
    </w:p>
  </w:endnote>
  <w:endnote w:type="continuationSeparator" w:id="0">
    <w:p w14:paraId="6A26A11E" w14:textId="77777777" w:rsidR="0061624E" w:rsidRDefault="0061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C29136E" w:rsidR="00370866" w:rsidRPr="00A1445A" w:rsidRDefault="00372632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7721F57B" wp14:editId="5F447047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D31608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F4C78" w14:textId="77777777" w:rsidR="0061624E" w:rsidRDefault="0061624E">
      <w:r>
        <w:separator/>
      </w:r>
    </w:p>
  </w:footnote>
  <w:footnote w:type="continuationSeparator" w:id="0">
    <w:p w14:paraId="5A3243BA" w14:textId="77777777" w:rsidR="0061624E" w:rsidRDefault="0061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C03D665" w:rsidR="00370866" w:rsidRPr="00C0552D" w:rsidRDefault="00372632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4F727F38" wp14:editId="776622D8">
                <wp:extent cx="1275500" cy="481758"/>
                <wp:effectExtent l="0" t="0" r="127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787" cy="486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7D3B1F4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F4AF4">
            <w:rPr>
              <w:rFonts w:cs="Arial"/>
              <w:sz w:val="16"/>
              <w:szCs w:val="16"/>
            </w:rPr>
            <w:t>OBR</w:t>
          </w:r>
          <w:proofErr w:type="spellEnd"/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72632">
            <w:rPr>
              <w:rFonts w:cs="Arial"/>
              <w:sz w:val="16"/>
              <w:szCs w:val="16"/>
            </w:rPr>
            <w:t>6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579D"/>
    <w:rsid w:val="00166414"/>
    <w:rsid w:val="0017296F"/>
    <w:rsid w:val="00174BFE"/>
    <w:rsid w:val="00183318"/>
    <w:rsid w:val="001A192F"/>
    <w:rsid w:val="001A7BD0"/>
    <w:rsid w:val="001B0AD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26C5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632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24E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2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D574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1EA5537C-A0C0-48AA-B120-FF6013ABF4A2}"/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C08163-39D5-451E-A355-F67CA391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11</cp:revision>
  <cp:lastPrinted>2016-06-20T06:30:00Z</cp:lastPrinted>
  <dcterms:created xsi:type="dcterms:W3CDTF">2024-04-29T13:41:00Z</dcterms:created>
  <dcterms:modified xsi:type="dcterms:W3CDTF">2024-06-26T10:51:00Z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